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47db83e" w14:textId="47db83e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9C2FEB">
        <w:rPr>
          <w:rFonts w:ascii="Arial" w:hAnsi="Arial" w:cs="Arial"/>
        </w:rPr>
        <w:t>390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9C2FEB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9C2FEB">
        <w:rPr>
          <w:rFonts w:ascii="Arial" w:hAnsi="Arial" w:cs="Arial"/>
        </w:rPr>
        <w:t>19</w:t>
      </w:r>
      <w:r w:rsidR="009E6B8D">
        <w:rPr>
          <w:rFonts w:ascii="Arial" w:hAnsi="Arial" w:cs="Arial"/>
        </w:rPr>
        <w:t>. prosinca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9C2FEB">
        <w:rPr>
          <w:rFonts w:ascii="Arial" w:hAnsi="Arial" w:cs="Arial"/>
        </w:rPr>
        <w:t>LEGIONAR j.d.o.o. za ribarstvo i trgovinu, Šibenik, Put Gimnazije 13, OIB: 95219961766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9C2F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Martina Kalmeta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9C2FEB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9C2FEB">
        <w:rPr>
          <w:rFonts w:ascii="Arial" w:hAnsi="Arial" w:cs="Arial"/>
        </w:rPr>
        <w:t>20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9E6B8D" w:rsidP="009E6B8D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Pr="00C93BF8" w:rsidR="009E6B8D">
        <w:rPr>
          <w:rFonts w:ascii="Arial" w:hAnsi="Arial" w:cs="Arial"/>
        </w:rPr>
        <w:t xml:space="preserve">zastupnik po zakonu </w:t>
      </w:r>
      <w:r w:rsidR="009C2FEB">
        <w:rPr>
          <w:rFonts w:ascii="Arial" w:hAnsi="Arial" w:cs="Arial"/>
        </w:rPr>
        <w:t>Slaven Jakelić</w:t>
      </w:r>
      <w:r w:rsidRPr="00C93BF8" w:rsidR="009E6B8D">
        <w:rPr>
          <w:rFonts w:ascii="Arial" w:hAnsi="Arial" w:cs="Arial"/>
        </w:rPr>
        <w:t>, identitet utvrđen uvidom u osobnu iskaznicu</w:t>
      </w:r>
    </w:p>
    <w:p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9C2FEB">
        <w:rPr>
          <w:rFonts w:ascii="Arial" w:hAnsi="Arial" w:cs="Arial"/>
        </w:rPr>
        <w:t>LEGIONAR j.d.o.o. za ribarstvo i trgovinu, Šibenik</w:t>
      </w:r>
    </w:p>
    <w:p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9E6B8D" w:rsidP="009E6B8D" w:rsidRDefault="009E6B8D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9E6B8D" w:rsidP="009E6B8D" w:rsidRDefault="009E6B8D">
      <w:pPr>
        <w:jc w:val="center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="005A177D" w:rsidP="009E6B8D" w:rsidRDefault="009E6B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je </w:t>
      </w:r>
      <w:r w:rsidR="005A177D">
        <w:rPr>
          <w:rFonts w:ascii="Arial" w:hAnsi="Arial" w:cs="Arial"/>
        </w:rPr>
        <w:t>u međuvremenu podmirio dugovanje i račun više nije u blokadi. Dalje navodi da je FINA zaplijenila iznos od 5.000,00 kn, a da je on po pozivu suda na račun suda uplatio drugih 5.000,00 kn Smatra da mu se iznosi trebaju vratiti.</w:t>
      </w:r>
    </w:p>
    <w:p w:rsidR="005A177D" w:rsidP="009E6B8D" w:rsidRDefault="005A177D">
      <w:pPr>
        <w:jc w:val="both"/>
        <w:rPr>
          <w:rFonts w:ascii="Arial" w:hAnsi="Arial" w:cs="Arial"/>
        </w:rPr>
      </w:pPr>
    </w:p>
    <w:p w:rsidR="0017521A" w:rsidP="00D31D3A" w:rsidRDefault="0017521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="005A177D" w:rsidP="00D31D3A" w:rsidRDefault="005A17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Nema uvjeta za održavanje ročišta.</w:t>
      </w:r>
    </w:p>
    <w:p w:rsidR="005A177D" w:rsidP="00D31D3A" w:rsidRDefault="005A177D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9C2FEB">
        <w:rPr>
          <w:rFonts w:ascii="Arial" w:hAnsi="Arial" w:cs="Arial"/>
        </w:rPr>
        <w:t>09,25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B12986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9C2FEB">
      <w:rPr>
        <w:rFonts w:ascii="Arial" w:hAnsi="Arial" w:cs="Arial"/>
      </w:rPr>
      <w:t>390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9C2FEB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C6015"/>
    <w:multiLevelType w:val="hybridMultilevel"/>
    <w:tmpl w:val="45F2C546"/>
    <w:lvl w:ilvl="0" w:tplc="6BC4CA0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778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04667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4D09"/>
    <w:rsid w:val="00146934"/>
    <w:rsid w:val="0015140C"/>
    <w:rsid w:val="001516C2"/>
    <w:rsid w:val="00151FA4"/>
    <w:rsid w:val="0015743E"/>
    <w:rsid w:val="00162A85"/>
    <w:rsid w:val="001633D2"/>
    <w:rsid w:val="001652E0"/>
    <w:rsid w:val="0017521A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1D31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25D08"/>
    <w:rsid w:val="00430A7B"/>
    <w:rsid w:val="00432E44"/>
    <w:rsid w:val="004353EF"/>
    <w:rsid w:val="004457E4"/>
    <w:rsid w:val="00455D40"/>
    <w:rsid w:val="00471B4D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177D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6961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25D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2FEB"/>
    <w:rsid w:val="009C3880"/>
    <w:rsid w:val="009E323C"/>
    <w:rsid w:val="009E55F7"/>
    <w:rsid w:val="009E6B8D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12986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8797F"/>
    <w:rsid w:val="00EA153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508A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49FA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0E0C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7825" v:ext="edit"/>
    <o:shapelayout v:ext="edit">
      <o:idmap data="1" v:ext="edit"/>
    </o:shapelayout>
  </w:shapeDefaults>
  <w:decimalSymbol w:val=","/>
  <w:listSeparator w:val=";"/>
  <w15:docId w15:val="{712BFE13-7698-4B41-869D-CC8DECA2F11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1298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298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298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298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298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19. prosinca 2022.</izvorni_sadrzaj>
    <derivirana_varijabla naziv="DomainObject.StvarniPocetakDatum_1">19. prosinca 2022.</derivirana_varijabla>
  </DomainObject.StvarniPocetakDatum>
  <DomainObject.StvarniZavrsetakDatum>
    <izvorni_sadrzaj>19. prosinca 2022.</izvorni_sadrzaj>
    <derivirana_varijabla naziv="DomainObject.StvarniZavrsetakDatum_1">19. prosinca 2022.</derivirana_varijabla>
  </DomainObject.StvarniZavrsetakDatum>
  <DomainObject.PlaniraniZavrsetakDatum>
    <izvorni_sadrzaj>19. prosinca 2022.</izvorni_sadrzaj>
    <derivirana_varijabla naziv="DomainObject.PlaniraniZavrsetakDatum_1">19. prosinca 2022.</derivirana_varijabla>
  </DomainObject.PlaniraniZavrsetakDatum>
  <DomainObject.PlaniraniPocetakDatum>
    <izvorni_sadrzaj>19. prosinca 2022.</izvorni_sadrzaj>
    <derivirana_varijabla naziv="DomainObject.PlaniraniPocetakDatum_1">19. prosinca 2022.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19. prosinca 2022.</izvorni_sadrzaj>
    <derivirana_varijabla naziv="DomainObject.Zapisnik.DatumKreiranja_1">19. prosinca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St-390/2022-6</izvorni_sadrzaj>
    <derivirana_varijabla naziv="DomainObject.Zapisnik.Oznaka_1">St-390/2022-6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studenog 2022.</izvorni_sadrzaj>
    <derivirana_varijabla naziv="DomainObject.Predmet.DatumIzradeOptuznogAkta_1">29. studenog 2022.</derivirana_varijabla>
  </DomainObject.Predmet.DatumIzradeOptuznogAkta>
  <DomainObject.Predmet.DatumIzradeOptuznogAktaFormated>
    <izvorni_sadrzaj>29.11.2022.</izvorni_sadrzaj>
    <derivirana_varijabla naziv="DomainObject.Predmet.DatumIzradeOptuznogAktaFormated_1">29.11.2022.</derivirana_varijabla>
  </DomainObject.Predmet.DatumIzradeOptuznogAktaFormated>
  <DomainObject.Predmet.DatumOsnivanja>
    <izvorni_sadrzaj>29. studenog 2022.</izvorni_sadrzaj>
    <derivirana_varijabla naziv="DomainObject.Predmet.DatumOsnivanja_1">29.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studenog 2022.</izvorni_sadrzaj>
    <derivirana_varijabla naziv="DomainObject.Predmet.DatumPrimitkaOptuznogAkta_1">29.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St-390/2022</izvorni_sadrzaj>
    <derivirana_varijabla naziv="DomainObject.Predmet.OznakaBroj_1">St-390/2022</derivirana_varijabla>
  </DomainObject.Predmet.OznakaBroj>
  <DomainObject.Predmet.OznakaBrojOptuznogAkta>
    <izvorni_sadrzaj>04-06-22-5587</izvorni_sadrzaj>
    <derivirana_varijabla naziv="DomainObject.Predmet.OznakaBrojOptuznogAkta_1">04-06-22-5587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LEGIONAR j.d.o.o. za ribarstvo i trgovinu zastupanog po punomoćniku Slaven Jakelić</izvorni_sadrzaj>
    <derivirana_varijabla naziv="DomainObject.Predmet.ProtustrankaFormated_1">  LEGIONAR j.d.o.o. za ribarstvo i trgovinu zastupanog po punomoćniku Slaven Jakelić</derivirana_varijabla>
  </DomainObject.Predmet.ProtustrankaFormated>
  <DomainObject.Predmet.ProtustrankaFormatedOIB>
    <izvorni_sadrzaj>  LEGIONAR j.d.o.o. za ribarstvo i trgovinu, OIB 95219961766 zastupanog po punomoćniku Slaven Jakelić</izvorni_sadrzaj>
    <derivirana_varijabla naziv="DomainObject.Predmet.ProtustrankaFormatedOIB_1">  LEGIONAR j.d.o.o. za ribarstvo i trgovinu, OIB 95219961766 zastupanog po punomoćniku Slaven Jakelić</derivirana_varijabla>
  </DomainObject.Predmet.ProtustrankaFormatedOIB>
  <DomainObject.Predmet.ProtustrankaFormatedWithAdress>
    <izvorni_sadrzaj> LEGIONAR j.d.o.o. za ribarstvo i trgovinu, Put Gimnazije 13, 22000 Šibenik zastupanog po punomoćniku Slaven Jakelić</izvorni_sadrzaj>
    <derivirana_varijabla naziv="DomainObject.Predmet.ProtustrankaFormatedWithAdress_1"> LEGIONAR j.d.o.o. za ribarstvo i trgovinu, Put Gimnazije 13, 22000 Šibenik zastupanog po punomoćniku Slaven Jakelić</derivirana_varijabla>
  </DomainObject.Predmet.ProtustrankaFormatedWithAdress>
  <DomainObject.Predmet.ProtustrankaFormatedWithAdressOIB>
    <izvorni_sadrzaj> LEGIONAR j.d.o.o. za ribarstvo i trgovinu, OIB 95219961766, Put Gimnazije 13, 22000 Šibenik zastupanog po punomoćniku Slaven Jakelić</izvorni_sadrzaj>
    <derivirana_varijabla naziv="DomainObject.Predmet.ProtustrankaFormatedWithAdressOIB_1"> LEGIONAR j.d.o.o. za ribarstvo i trgovinu, OIB 95219961766, Put Gimnazije 13, 22000 Šibenik zastupanog po punomoćniku Slaven Jakelić</derivirana_varijabla>
  </DomainObject.Predmet.ProtustrankaFormatedWithAdressOIB>
  <DomainObject.Predmet.ProtustrankaWithAdress>
    <izvorni_sadrzaj>LEGIONAR j.d.o.o. za ribarstvo i trgovinu Put Gimnazije 13, 22000 Šibenik</izvorni_sadrzaj>
    <derivirana_varijabla naziv="DomainObject.Predmet.ProtustrankaWithAdress_1">LEGIONAR j.d.o.o. za ribarstvo i trgovinu Put Gimnazije 13, 22000 Šibenik</derivirana_varijabla>
  </DomainObject.Predmet.ProtustrankaWithAdress>
  <DomainObject.Predmet.ProtustrankaWithAdressOIB>
    <izvorni_sadrzaj>LEGIONAR j.d.o.o. za ribarstvo i trgovinu, OIB 95219961766, Put Gimnazije 13, 22000 Šibenik</izvorni_sadrzaj>
    <derivirana_varijabla naziv="DomainObject.Predmet.ProtustrankaWithAdressOIB_1">LEGIONAR j.d.o.o. za ribarstvo i trgovinu, OIB 95219961766, Put Gimnazije 13, 22000 Šibenik</derivirana_varijabla>
  </DomainObject.Predmet.ProtustrankaWithAdressOIB>
  <DomainObject.Predmet.ProtustrankaNazivFormated>
    <izvorni_sadrzaj>LEGIONAR j.d.o.o. za ribarstvo i trgovinu</izvorni_sadrzaj>
    <derivirana_varijabla naziv="DomainObject.Predmet.ProtustrankaNazivFormated_1">LEGIONAR j.d.o.o. za ribarstvo i trgovinu</derivirana_varijabla>
  </DomainObject.Predmet.ProtustrankaNazivFormated>
  <DomainObject.Predmet.ProtustrankaNazivFormatedOIB>
    <izvorni_sadrzaj>LEGIONAR j.d.o.o. za ribarstvo i trgovinu, OIB 95219961766</izvorni_sadrzaj>
    <derivirana_varijabla naziv="DomainObject.Predmet.ProtustrankaNazivFormatedOIB_1">LEGIONAR j.d.o.o. za ribarstvo i trgovinu, OIB 95219961766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LEGIONAR j.d.o.o. za ribarstvo i trgovinu zastupanog po punomoćniku Slaven Jakelić</item>
    </izvorni_sadrzaj>
    <derivirana_varijabla naziv="DomainObject.Predmet.ProtuStrankaListFormated_1">
      <item>LEGIONAR j.d.o.o. za ribarstvo i trgovinu zastupanog po punomoćniku Slaven Jakelić</item>
    </derivirana_varijabla>
  </DomainObject.Predmet.ProtuStrankaListFormated>
  <DomainObject.Predmet.ProtuStrankaListFormatedOIB>
    <izvorni_sadrzaj>
      <item>LEGIONAR j.d.o.o. za ribarstvo i trgovinu, OIB 95219961766 zastupanog po punomoćniku Slaven Jakelić</item>
    </izvorni_sadrzaj>
    <derivirana_varijabla naziv="DomainObject.Predmet.ProtuStrankaListFormatedOIB_1">
      <item>LEGIONAR j.d.o.o. za ribarstvo i trgovinu, OIB 95219961766 zastupanog po punomoćniku Slaven Jakelić</item>
    </derivirana_varijabla>
  </DomainObject.Predmet.ProtuStrankaListFormatedOIB>
  <DomainObject.Predmet.ProtuStrankaListFormatedWithAdress>
    <izvorni_sadrzaj>
      <item>LEGIONAR j.d.o.o. za ribarstvo i trgovinu, Put Gimnazije 13, 22000 Šibenik zastupanog po punomoćniku Slaven Jakelić</item>
    </izvorni_sadrzaj>
    <derivirana_varijabla naziv="DomainObject.Predmet.ProtuStrankaListFormatedWithAdress_1">
      <item>LEGIONAR j.d.o.o. za ribarstvo i trgovinu, Put Gimnazije 13, 22000 Šibenik zastupanog po punomoćniku Slaven Jakelić</item>
    </derivirana_varijabla>
  </DomainObject.Predmet.ProtuStrankaListFormatedWithAdress>
  <DomainObject.Predmet.ProtuStrankaListFormatedWithAdressOIB>
    <izvorni_sadrzaj>
      <item>LEGIONAR j.d.o.o. za ribarstvo i trgovinu, OIB 95219961766, Put Gimnazije 13, 22000 Šibenik zastupanog po punomoćniku Slaven Jakelić</item>
    </izvorni_sadrzaj>
    <derivirana_varijabla naziv="DomainObject.Predmet.ProtuStrankaListFormatedWithAdressOIB_1">
      <item>LEGIONAR j.d.o.o. za ribarstvo i trgovinu, OIB 95219961766, Put Gimnazije 13, 22000 Šibenik zastupanog po punomoćniku Slaven Jakelić</item>
    </derivirana_varijabla>
  </DomainObject.Predmet.ProtuStrankaListFormatedWithAdressOIB>
  <DomainObject.Predmet.ProtuStrankaListNazivFormated>
    <izvorni_sadrzaj>
      <item>LEGIONAR j.d.o.o. za ribarstvo i trgovinu</item>
    </izvorni_sadrzaj>
    <derivirana_varijabla naziv="DomainObject.Predmet.ProtuStrankaListNazivFormated_1">
      <item>LEGIONAR j.d.o.o. za ribarstvo i trgovinu</item>
    </derivirana_varijabla>
  </DomainObject.Predmet.ProtuStrankaListNazivFormated>
  <DomainObject.Predmet.ProtuStrankaListNazivFormatedOIB>
    <izvorni_sadrzaj>
      <item>LEGIONAR j.d.o.o. za ribarstvo i trgovinu, OIB 95219961766</item>
    </izvorni_sadrzaj>
    <derivirana_varijabla naziv="DomainObject.Predmet.ProtuStrankaListNazivFormatedOIB_1">
      <item>LEGIONAR j.d.o.o. za ribarstvo i trgovinu, OIB 95219961766</item>
    </derivirana_varijabla>
  </DomainObject.Predmet.ProtuStrankaListNazivFormatedOIB>
  <DomainObject.Predmet.OstaliListFormated>
    <izvorni_sadrzaj>
      <item>Slaven Jakelić punomoćnik sudionika u postupku LEGIONAR j.d.o.o. za ribarstvo i trgovinu</item>
    </izvorni_sadrzaj>
    <derivirana_varijabla naziv="DomainObject.Predmet.OstaliListFormated_1">
      <item>Slaven Jakelić punomoćnik sudionika u postupku LEGIONAR j.d.o.o. za ribarstvo i trgovinu</item>
    </derivirana_varijabla>
  </DomainObject.Predmet.OstaliListFormated>
  <DomainObject.Predmet.OstaliListFormatedOIB>
    <izvorni_sadrzaj>
      <item>Slaven Jakelić, OIB 13968492682 punomoćnik sudionika u postupku LEGIONAR j.d.o.o. za ribarstvo i trgovinu</item>
    </izvorni_sadrzaj>
    <derivirana_varijabla naziv="DomainObject.Predmet.OstaliListFormatedOIB_1">
      <item>Slaven Jakelić, OIB 13968492682 punomoćnik sudionika u postupku LEGIONAR j.d.o.o. za ribarstvo i trgovinu</item>
    </derivirana_varijabla>
  </DomainObject.Predmet.OstaliListFormatedOIB>
  <DomainObject.Predmet.OstaliListFormatedWithAdress>
    <izvorni_sadrzaj>
      <item>Slaven Jakelić, Put Gimnazije 13, 22000 Šibenik punomoćnik sudionika u postupku LEGIONAR j.d.o.o. za ribarstvo i trgovinu</item>
    </izvorni_sadrzaj>
    <derivirana_varijabla naziv="DomainObject.Predmet.OstaliListFormatedWithAdress_1">
      <item>Slaven Jakelić, Put Gimnazije 13, 22000 Šibenik punomoćnik sudionika u postupku LEGIONAR j.d.o.o. za ribarstvo i trgovinu</item>
    </derivirana_varijabla>
  </DomainObject.Predmet.OstaliListFormatedWithAdress>
  <DomainObject.Predmet.OstaliListFormatedWithAdressOIB>
    <izvorni_sadrzaj>
      <item>Slaven Jakelić, OIB 13968492682, Put Gimnazije 13, 22000 Šibenik punomoćnik sudionika u postupku LEGIONAR j.d.o.o. za ribarstvo i trgovinu</item>
    </izvorni_sadrzaj>
    <derivirana_varijabla naziv="DomainObject.Predmet.OstaliListFormatedWithAdressOIB_1">
      <item>Slaven Jakelić, OIB 13968492682, Put Gimnazije 13, 22000 Šibenik punomoćnik sudionika u postupku LEGIONAR j.d.o.o. za ribarstvo i trgovinu</item>
    </derivirana_varijabla>
  </DomainObject.Predmet.OstaliListFormatedWithAdressOIB>
  <DomainObject.Predmet.OstaliListNazivFormated>
    <izvorni_sadrzaj>
      <item>Slaven Jakelić</item>
    </izvorni_sadrzaj>
    <derivirana_varijabla naziv="DomainObject.Predmet.OstaliListNazivFormated_1">
      <item>Slaven Jakelić</item>
    </derivirana_varijabla>
  </DomainObject.Predmet.OstaliListNazivFormated>
  <DomainObject.Predmet.OstaliListNazivFormatedOIB>
    <izvorni_sadrzaj>
      <item>Slaven Jakelić, OIB 13968492682</item>
    </izvorni_sadrzaj>
    <derivirana_varijabla naziv="DomainObject.Predmet.OstaliListNazivFormatedOIB_1">
      <item>Slaven Jakelić, OIB 13968492682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prosinca 2022.</izvorni_sadrzaj>
    <derivirana_varijabla naziv="DomainObject.Datum_1">19. prosinca 2022.</derivirana_varijabla>
  </DomainObject.Datum>
  <DomainObject.PoslovniBrojDokumenta>
    <izvorni_sadrzaj>St-390/2022-6</izvorni_sadrzaj>
    <derivirana_varijabla naziv="DomainObject.PoslovniBrojDokumenta_1">St-390/2022-6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LEGIONAR j.d.o.o. za ribarstvo i trgovinu</izvorni_sadrzaj>
    <derivirana_varijabla naziv="DomainObject.Predmet.ProtustrankaIDrugi_1">LEGIONAR j.d.o.o. za ribarstvo i trgovinu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LEGIONAR j.d.o.o. za ribarstvo i trgovinu, OIB 95219961766, Put Gimnazije 13, 22000 Šibenik</izvorni_sadrzaj>
    <derivirana_varijabla naziv="DomainObject.Predmet.ProtustrankaIDrugiAdressOIB_1">LEGIONAR j.d.o.o. za ribarstvo i trgovinu, OIB 95219961766, Put Gimnazije 13,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LEGIONAR j.d.o.o. za ribarstvo i trgovinu</item>
      <item>Financijska agencija (FINA)</item>
      <item>Slaven Jakelić</item>
    </izvorni_sadrzaj>
    <derivirana_varijabla naziv="DomainObject.Predmet.SudioniciListNaziv_1">
      <item>LEGIONAR j.d.o.o. za ribarstvo i trgovinu</item>
      <item>Financijska agencija (FINA)</item>
      <item>Slaven Jakelić</item>
    </derivirana_varijabla>
  </DomainObject.Predmet.SudioniciListNaziv>
  <DomainObject.Predmet.SudioniciListAdressOIB>
    <izvorni_sadrzaj>
      <item>LEGIONAR j.d.o.o. za ribarstvo i trgovinu, OIB 95219961766, Put Gimnazije 13,22000 Šibenik</item>
      <item>Financijska agencija (FINA), OIB 85821130368, Ulica grada Vukovara 70,10000 Zagreb</item>
      <item>Slaven Jakelić, OIB 13968492682, Put Gimnazije 13,22000 Šibenik</item>
    </izvorni_sadrzaj>
    <derivirana_varijabla naziv="DomainObject.Predmet.SudioniciListAdressOIB_1">
      <item>LEGIONAR j.d.o.o. za ribarstvo i trgovinu, OIB 95219961766, Put Gimnazije 13,22000 Šibenik</item>
      <item>Financijska agencija (FINA), OIB 85821130368, Ulica grada Vukovara 70,10000 Zagreb</item>
      <item>Slaven Jakelić, OIB 13968492682, Put Gimnazije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95219961766</item>
      <item>, OIB 85821130368</item>
      <item>, OIB 13968492682</item>
    </izvorni_sadrzaj>
    <derivirana_varijabla naziv="DomainObject.Predmet.SudioniciListNazivOIB_1">
      <item>, OIB 95219961766</item>
      <item>, OIB 85821130368</item>
      <item>, OIB 13968492682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studenog 2022.</izvorni_sadrzaj>
    <derivirana_varijabla naziv="DomainObject.Predmet.DatumPocetkaProcesa_1">29.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68BE7-03B0-43A2-BE31-F99F417FBB5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276</properties:Words>
  <properties:Characters>1497</properties:Characters>
  <properties:Lines>65</properties:Lines>
  <properties:Paragraphs>24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2022-12-16T13:50:00Z</dcterms:created>
  <dc:creator>Ardena Bajlo</dc:creator>
  <cp:lastModifiedBy>Ante Rubelj</cp:lastModifiedBy>
  <cp:lastPrinted>2022-12-19T08:27:00Z</cp:lastPrinted>
  <dcterms:modified xmlns:xsi="http://www.w3.org/2001/XMLSchema-instance" xsi:type="dcterms:W3CDTF">2022-12-19T13:12:00Z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St-390/2022-6 / Zapisnik - Ročište radi izjašnjenja o prijedlogu za otvaranje steč.post (1 St-390-2022-povodom prijedloga za otvaranje stečaja-19.12.22.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